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4" w:type="dxa"/>
        <w:tblInd w:w="-628" w:type="dxa"/>
        <w:tblLayout w:type="fixed"/>
        <w:tblLook w:val="00A0"/>
      </w:tblPr>
      <w:tblGrid>
        <w:gridCol w:w="1858"/>
        <w:gridCol w:w="7146"/>
        <w:gridCol w:w="2000"/>
      </w:tblGrid>
      <w:tr w:rsidR="00343916" w:rsidRPr="00950A9E" w:rsidTr="00AC74A1">
        <w:trPr>
          <w:trHeight w:val="328"/>
        </w:trPr>
        <w:tc>
          <w:tcPr>
            <w:tcW w:w="11004" w:type="dxa"/>
            <w:gridSpan w:val="3"/>
          </w:tcPr>
          <w:p w:rsidR="00343916" w:rsidRDefault="00343916" w:rsidP="00AC74A1">
            <w:pPr>
              <w:pStyle w:val="Title"/>
              <w:tabs>
                <w:tab w:val="left" w:pos="470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</w:p>
          <w:tbl>
            <w:tblPr>
              <w:tblW w:w="0" w:type="auto"/>
              <w:jc w:val="center"/>
              <w:tblInd w:w="72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982"/>
              <w:gridCol w:w="5442"/>
              <w:gridCol w:w="1953"/>
            </w:tblGrid>
            <w:tr w:rsidR="00343916" w:rsidTr="00AC74A1">
              <w:trPr>
                <w:trHeight w:hRule="exact" w:val="2406"/>
                <w:jc w:val="center"/>
              </w:trPr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</w:tcPr>
                <w:p w:rsidR="00343916" w:rsidRDefault="00343916" w:rsidP="00D951CB">
                  <w:pPr>
                    <w:pStyle w:val="Standard"/>
                    <w:snapToGrid w:val="0"/>
                  </w:pPr>
                </w:p>
                <w:p w:rsidR="00343916" w:rsidRDefault="00343916" w:rsidP="00D951CB">
                  <w:pPr>
                    <w:pStyle w:val="Standard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  <w:r>
                    <w:rPr>
                      <w:noProof/>
                      <w:lang w:eastAsia="it-IT" w:bidi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0;margin-top:.4pt;width:88.95pt;height:61.05pt;z-index:251658240;mso-wrap-distance-left:9.05pt;mso-wrap-distance-right:9.05pt;mso-position-horizontal:center" filled="t">
                        <v:fill color2="black"/>
                        <v:imagedata r:id="rId4" o:title=""/>
                        <w10:wrap type="square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</w:t>
                  </w:r>
                  <w:r>
                    <w:rPr>
                      <w:noProof/>
                      <w:lang w:eastAsia="it-IT" w:bidi="ar-SA"/>
                    </w:rPr>
                    <w:pict>
                      <v:shape id="_x0000_i1025" type="#_x0000_t75" style="width:76.5pt;height:39pt" o:bordertopcolor="teal" o:borderleftcolor="teal" o:borderbottomcolor="teal" o:borderrightcolor="teal" filled="t">
                        <v:fill color2="black"/>
                        <v:imagedata r:id="rId5" o:title=""/>
                        <w10:bordertop type="single" width="2"/>
                        <w10:borderleft type="single" width="2"/>
                        <w10:borderbottom type="single" width="2"/>
                        <w10:borderright type="single" width="2"/>
                      </v:shape>
                    </w:pict>
                  </w:r>
                </w:p>
              </w:tc>
              <w:tc>
                <w:tcPr>
                  <w:tcW w:w="5442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343916" w:rsidRDefault="00343916" w:rsidP="00D951CB">
                  <w:pPr>
                    <w:pStyle w:val="Standard"/>
                    <w:snapToGrid w:val="0"/>
                    <w:jc w:val="center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</w:p>
                <w:p w:rsidR="00343916" w:rsidRDefault="00343916" w:rsidP="00D951CB">
                  <w:pPr>
                    <w:pStyle w:val="Standard"/>
                    <w:jc w:val="center"/>
                  </w:pPr>
                  <w:r>
                    <w:pict>
                      <v:shape id="_x0000_i1026" type="#_x0000_t75" style="width:213pt;height:143.5pt" filled="t">
                        <v:fill color2="black"/>
                        <v:imagedata r:id="rId6" o:title="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   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</w:tcPr>
                <w:p w:rsidR="00343916" w:rsidRDefault="00343916" w:rsidP="00D951CB">
                  <w:pPr>
                    <w:pStyle w:val="Standard"/>
                    <w:snapToGrid w:val="0"/>
                  </w:pPr>
                </w:p>
                <w:p w:rsidR="00343916" w:rsidRDefault="00343916" w:rsidP="00D951CB">
                  <w:pPr>
                    <w:pStyle w:val="Standard"/>
                  </w:pPr>
                  <w:r>
                    <w:object w:dxaOrig="1448" w:dyaOrig="1843">
                      <v:shape id="_x0000_i1027" type="#_x0000_t75" style="width:62.5pt;height:1in" o:ole="" filled="t">
                        <v:fill color2="black"/>
                        <v:imagedata r:id="rId7" o:title=""/>
                      </v:shape>
                      <o:OLEObject Type="Embed" ProgID="Corel" ShapeID="_x0000_i1027" DrawAspect="Content" ObjectID="_1844402769" r:id="rId8"/>
                    </w:object>
                  </w:r>
                </w:p>
                <w:p w:rsidR="00343916" w:rsidRDefault="00343916" w:rsidP="00D951CB">
                  <w:pPr>
                    <w:pStyle w:val="Standard"/>
                  </w:pPr>
                  <w:r w:rsidRPr="00574676">
                    <w:rPr>
                      <w:rFonts w:ascii="Garamond" w:hAnsi="Garamond" w:cs="Garamond"/>
                      <w:b/>
                      <w:noProof/>
                      <w:color w:val="0000FF"/>
                      <w:sz w:val="16"/>
                      <w:lang w:eastAsia="it-IT" w:bidi="ar-SA"/>
                    </w:rPr>
                    <w:pict>
                      <v:shape id="_x0000_i1028" type="#_x0000_t75" style="width:1in;height:48pt" filled="t">
                        <v:fill color2="black"/>
                        <v:imagedata r:id="rId9" o:title=""/>
                      </v:shape>
                    </w:pict>
                  </w:r>
                </w:p>
              </w:tc>
            </w:tr>
            <w:tr w:rsidR="00343916" w:rsidRPr="00FF11CB" w:rsidTr="00AC74A1">
              <w:tblPrEx>
                <w:tblCellMar>
                  <w:left w:w="70" w:type="dxa"/>
                  <w:right w:w="70" w:type="dxa"/>
                </w:tblCellMar>
              </w:tblPrEx>
              <w:trPr>
                <w:trHeight w:val="548"/>
                <w:jc w:val="center"/>
              </w:trPr>
              <w:tc>
                <w:tcPr>
                  <w:tcW w:w="9377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43916" w:rsidRDefault="00343916" w:rsidP="00D951CB">
                  <w:pPr>
                    <w:pStyle w:val="Standard"/>
                    <w:snapToGrid w:val="0"/>
                    <w:rPr>
                      <w:sz w:val="20"/>
                      <w:szCs w:val="20"/>
                      <w:lang w:eastAsia="it-IT" w:bidi="ar-SA"/>
                    </w:rPr>
                  </w:pPr>
                </w:p>
                <w:p w:rsidR="00343916" w:rsidRDefault="00343916" w:rsidP="00D951CB">
                  <w:pPr>
                    <w:pStyle w:val="Standard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Viale F. Turati 1/R 52011  Bibbiena (Ar) Tel. 0575-</w:t>
                  </w:r>
                  <w:smartTag w:uri="urn:schemas-microsoft-com:office:smarttags" w:element="metricconverter">
                    <w:smartTagPr>
                      <w:attr w:name="ProductID" w:val="955716 C"/>
                    </w:smartTag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955716 C</w:t>
                    </w:r>
                  </w:smartTag>
                  <w:r>
                    <w:rPr>
                      <w:rFonts w:ascii="Calibri" w:hAnsi="Calibri" w:cs="Calibri"/>
                      <w:b/>
                      <w:sz w:val="16"/>
                    </w:rPr>
                    <w:t>.F. 94004080514 cod. mecc.ARIC82800R</w:t>
                  </w:r>
                </w:p>
                <w:p w:rsidR="00343916" w:rsidRDefault="00343916" w:rsidP="00D951CB">
                  <w:pPr>
                    <w:pStyle w:val="Standard"/>
                    <w:jc w:val="center"/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AMBITO TERRITORIALE AR3 - USR Toscana -  UST Arezzo </w:t>
                  </w:r>
                  <w:r>
                    <w:rPr>
                      <w:rFonts w:ascii="Calibri" w:hAnsi="Calibri" w:cs="Calibri"/>
                      <w:sz w:val="16"/>
                      <w:szCs w:val="16"/>
                    </w:rPr>
                    <w:t xml:space="preserve"> - Sito </w:t>
                  </w:r>
                  <w:r>
                    <w:rPr>
                      <w:rFonts w:ascii="Calibri" w:hAnsi="Calibri" w:cs="Calibri"/>
                      <w:b/>
                      <w:sz w:val="16"/>
                    </w:rPr>
                    <w:t>www.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https://www.icdovizibibbiena.edu.it</w:t>
                  </w:r>
                </w:p>
                <w:p w:rsidR="00343916" w:rsidRDefault="00343916" w:rsidP="00D951CB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indirizzi  email :  </w:t>
                  </w:r>
                  <w:hyperlink r:id="rId10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-  </w:t>
                  </w:r>
                  <w:hyperlink r:id="rId11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aric82800r@pec.istruzione.it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</w:t>
                  </w:r>
                </w:p>
                <w:p w:rsidR="00343916" w:rsidRDefault="00343916" w:rsidP="00D951CB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343916" w:rsidRDefault="00343916" w:rsidP="00AC74A1">
            <w:pPr>
              <w:pStyle w:val="Title"/>
              <w:tabs>
                <w:tab w:val="left" w:pos="470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43916" w:rsidRPr="00950A9E" w:rsidTr="00AC74A1">
        <w:trPr>
          <w:trHeight w:val="1067"/>
        </w:trPr>
        <w:tc>
          <w:tcPr>
            <w:tcW w:w="1858" w:type="dxa"/>
          </w:tcPr>
          <w:p w:rsidR="00343916" w:rsidRDefault="00343916" w:rsidP="009019A7">
            <w:pPr>
              <w:pStyle w:val="Title"/>
            </w:pPr>
          </w:p>
          <w:p w:rsidR="00343916" w:rsidRDefault="00343916" w:rsidP="009019A7">
            <w:pPr>
              <w:pStyle w:val="Titl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146" w:type="dxa"/>
          </w:tcPr>
          <w:p w:rsidR="00343916" w:rsidRDefault="00343916" w:rsidP="00B64191">
            <w:pPr>
              <w:pStyle w:val="Title"/>
              <w:rPr>
                <w:rFonts w:ascii="Tahoma" w:hAnsi="Tahoma" w:cs="Tahoma"/>
                <w:sz w:val="18"/>
                <w:szCs w:val="18"/>
              </w:rPr>
            </w:pPr>
          </w:p>
          <w:p w:rsidR="00343916" w:rsidRPr="008B60DA" w:rsidRDefault="00343916" w:rsidP="008B60DA">
            <w:pPr>
              <w:tabs>
                <w:tab w:val="left" w:pos="2820"/>
              </w:tabs>
              <w:rPr>
                <w:lang w:eastAsia="it-IT"/>
              </w:rPr>
            </w:pPr>
            <w:r>
              <w:rPr>
                <w:lang w:eastAsia="it-IT"/>
              </w:rPr>
              <w:tab/>
            </w:r>
          </w:p>
        </w:tc>
        <w:tc>
          <w:tcPr>
            <w:tcW w:w="2000" w:type="dxa"/>
          </w:tcPr>
          <w:p w:rsidR="00343916" w:rsidRDefault="00343916" w:rsidP="009019A7">
            <w:pPr>
              <w:pStyle w:val="Title"/>
              <w:tabs>
                <w:tab w:val="center" w:pos="1238"/>
              </w:tabs>
              <w:jc w:val="left"/>
              <w:rPr>
                <w:rFonts w:ascii="Tahoma" w:hAnsi="Tahoma" w:cs="Tahoma"/>
                <w:sz w:val="24"/>
                <w:szCs w:val="24"/>
              </w:rPr>
            </w:pPr>
          </w:p>
          <w:p w:rsidR="00343916" w:rsidRDefault="00343916" w:rsidP="009019A7">
            <w:pPr>
              <w:pStyle w:val="Title"/>
              <w:tabs>
                <w:tab w:val="center" w:pos="1238"/>
              </w:tabs>
              <w:jc w:val="lef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ab/>
            </w:r>
          </w:p>
        </w:tc>
      </w:tr>
    </w:tbl>
    <w:p w:rsidR="00343916" w:rsidRDefault="00343916" w:rsidP="00B64191">
      <w:pPr>
        <w:spacing w:after="0"/>
      </w:pPr>
    </w:p>
    <w:p w:rsidR="00343916" w:rsidRDefault="00343916"/>
    <w:p w:rsidR="00343916" w:rsidRPr="00B64191" w:rsidRDefault="00343916" w:rsidP="00B64191">
      <w:pPr>
        <w:jc w:val="center"/>
        <w:rPr>
          <w:i/>
          <w:sz w:val="28"/>
          <w:szCs w:val="28"/>
        </w:rPr>
      </w:pPr>
      <w:r w:rsidRPr="00B64191">
        <w:rPr>
          <w:i/>
          <w:sz w:val="28"/>
          <w:szCs w:val="28"/>
        </w:rPr>
        <w:t>PROVA DI COMPRENSIONE</w:t>
      </w:r>
      <w:r>
        <w:rPr>
          <w:i/>
          <w:sz w:val="28"/>
          <w:szCs w:val="28"/>
        </w:rPr>
        <w:t xml:space="preserve"> TESTUALE</w:t>
      </w:r>
    </w:p>
    <w:p w:rsidR="00343916" w:rsidRDefault="00343916" w:rsidP="00B64191">
      <w:pPr>
        <w:jc w:val="center"/>
      </w:pPr>
      <w:r>
        <w:t xml:space="preserve">CLASSI SECONDE SCUOLA PRIMARIA </w:t>
      </w:r>
    </w:p>
    <w:p w:rsidR="00343916" w:rsidRDefault="00343916" w:rsidP="00B64191">
      <w:r>
        <w:t xml:space="preserve">DATA : ENTRO 31 GENNAIO </w:t>
      </w:r>
    </w:p>
    <w:p w:rsidR="00343916" w:rsidRDefault="00343916" w:rsidP="00B64191">
      <w:r>
        <w:t>MODALITA’: INDIVIDUALE</w:t>
      </w:r>
    </w:p>
    <w:p w:rsidR="00343916" w:rsidRDefault="00343916" w:rsidP="00B64191">
      <w:r>
        <w:t>DOMANDE CON IMMAGINI: N. 4</w:t>
      </w:r>
    </w:p>
    <w:p w:rsidR="00343916" w:rsidRPr="00B64191" w:rsidRDefault="00343916" w:rsidP="00B64191">
      <w:pPr>
        <w:jc w:val="center"/>
        <w:rPr>
          <w:b/>
        </w:rPr>
      </w:pPr>
      <w:r>
        <w:rPr>
          <w:b/>
        </w:rPr>
        <w:t xml:space="preserve">TITOLO: </w:t>
      </w:r>
      <w:r w:rsidRPr="00B64191">
        <w:rPr>
          <w:b/>
        </w:rPr>
        <w:t>“LA FIABA DEL TAPPETO”</w:t>
      </w:r>
    </w:p>
    <w:p w:rsidR="00343916" w:rsidRDefault="00343916"/>
    <w:p w:rsidR="00343916" w:rsidRDefault="00343916">
      <w:r>
        <w:t>N. 11 DOMANDE TOTALI   DI CUI:</w:t>
      </w:r>
    </w:p>
    <w:p w:rsidR="00343916" w:rsidRPr="00B64191" w:rsidRDefault="00343916">
      <w:pPr>
        <w:rPr>
          <w:b/>
        </w:rPr>
      </w:pPr>
      <w:r>
        <w:t xml:space="preserve">N. 3 RIFERITE A  TESTARE L’ABILITA’ DI COMPIERE </w:t>
      </w:r>
      <w:r w:rsidRPr="00B64191">
        <w:rPr>
          <w:b/>
        </w:rPr>
        <w:t>INFERENZE IMPLICITE</w:t>
      </w:r>
    </w:p>
    <w:p w:rsidR="00343916" w:rsidRDefault="00343916">
      <w:r>
        <w:t xml:space="preserve">N. 4 RIFERITE A TESTARE </w:t>
      </w:r>
      <w:r w:rsidRPr="00B64191">
        <w:rPr>
          <w:b/>
        </w:rPr>
        <w:t>IL LESSICO</w:t>
      </w:r>
      <w:r>
        <w:t xml:space="preserve"> </w:t>
      </w:r>
    </w:p>
    <w:p w:rsidR="00343916" w:rsidRDefault="00343916" w:rsidP="00B64191">
      <w:r>
        <w:t xml:space="preserve">N. 4 RIFERITE A TESTARE L’ABILITA’ DI COMPIERE </w:t>
      </w:r>
      <w:r>
        <w:rPr>
          <w:b/>
        </w:rPr>
        <w:t>INFERENZE ES</w:t>
      </w:r>
      <w:r w:rsidRPr="00B64191">
        <w:rPr>
          <w:b/>
        </w:rPr>
        <w:t>PLICITE</w:t>
      </w:r>
    </w:p>
    <w:p w:rsidR="00343916" w:rsidRDefault="00343916"/>
    <w:p w:rsidR="00343916" w:rsidRDefault="00343916"/>
    <w:sectPr w:rsidR="00343916" w:rsidSect="00006B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191"/>
    <w:rsid w:val="00006B6C"/>
    <w:rsid w:val="00325AC4"/>
    <w:rsid w:val="00343916"/>
    <w:rsid w:val="00574676"/>
    <w:rsid w:val="00675972"/>
    <w:rsid w:val="008B60DA"/>
    <w:rsid w:val="009019A7"/>
    <w:rsid w:val="00950A9E"/>
    <w:rsid w:val="00AC74A1"/>
    <w:rsid w:val="00B64191"/>
    <w:rsid w:val="00D951CB"/>
    <w:rsid w:val="00D956DC"/>
    <w:rsid w:val="00FF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64191"/>
    <w:pPr>
      <w:spacing w:after="0" w:line="240" w:lineRule="auto"/>
      <w:jc w:val="center"/>
    </w:pPr>
    <w:rPr>
      <w:rFonts w:ascii="Arial" w:hAnsi="Arial"/>
      <w:sz w:val="32"/>
      <w:szCs w:val="20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locked/>
    <w:rsid w:val="00B64191"/>
    <w:rPr>
      <w:rFonts w:ascii="Arial" w:eastAsia="Times New Roman" w:hAnsi="Arial" w:cs="Times New Roman"/>
      <w:sz w:val="20"/>
      <w:szCs w:val="20"/>
      <w:lang w:eastAsia="it-IT"/>
    </w:rPr>
  </w:style>
  <w:style w:type="character" w:styleId="Hyperlink">
    <w:name w:val="Hyperlink"/>
    <w:basedOn w:val="DefaultParagraphFont"/>
    <w:uiPriority w:val="99"/>
    <w:rsid w:val="00B6419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6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191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C74A1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aric82800r@pec.istruzione.it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aric82800r@istruzione.it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119</Words>
  <Characters>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Emanuela</cp:lastModifiedBy>
  <cp:revision>3</cp:revision>
  <dcterms:created xsi:type="dcterms:W3CDTF">2023-01-29T11:15:00Z</dcterms:created>
  <dcterms:modified xsi:type="dcterms:W3CDTF">2026-07-01T07:20:00Z</dcterms:modified>
</cp:coreProperties>
</file>